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96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95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14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A3‐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</w:rPr>
              <w:t>B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8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1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45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anf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bi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trans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9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72" w:right="17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72" w:right="17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1631708,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Y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5032306,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7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‐13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A‐13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6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1631753,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5032250,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973" w:right="193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347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08" w:right="15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86" w:right="1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11: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87" w:right="1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12: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8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9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Nuvoloso‐pioggia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2106" w:right="20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772" w:right="174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281" w:hRule="exact"/>
        </w:trPr>
        <w:tc>
          <w:tcPr>
            <w:tcW w:w="2412" w:type="dxa"/>
            <w:tcBorders>
              <w:top w:val="single" w:sz="4.640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933" w:right="7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559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4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7" w:type="dxa"/>
            <w:tcBorders>
              <w:top w:val="single" w:sz="4.640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8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40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&gt;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50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416" w:type="dxa"/>
            <w:tcBorders>
              <w:top w:val="single" w:sz="4.640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  <w:shd w:val="clear" w:color="auto" w:fill="00AF4F"/>
          </w:tcPr>
          <w:p>
            <w:pPr>
              <w:spacing w:before="0" w:after="0" w:line="260" w:lineRule="exact"/>
              <w:ind w:left="38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41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559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2.71992" w:space="0" w:color="000000"/>
            </w:tcBorders>
          </w:tcPr>
          <w:p>
            <w:pPr/>
            <w:rPr/>
          </w:p>
        </w:tc>
        <w:tc>
          <w:tcPr>
            <w:tcW w:w="1417" w:type="dxa"/>
            <w:tcBorders>
              <w:top w:val="single" w:sz="4.64008" w:space="0" w:color="000000"/>
              <w:bottom w:val="single" w:sz="4.64008" w:space="0" w:color="000000"/>
              <w:left w:val="single" w:sz="2.71992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8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2.72016" w:space="0" w:color="000000"/>
            </w:tcBorders>
          </w:tcPr>
          <w:p>
            <w:pPr/>
            <w:rPr/>
          </w:p>
        </w:tc>
        <w:tc>
          <w:tcPr>
            <w:tcW w:w="1416" w:type="dxa"/>
            <w:tcBorders>
              <w:top w:val="single" w:sz="4.64008" w:space="0" w:color="000000"/>
              <w:bottom w:val="single" w:sz="4.64008" w:space="0" w:color="000000"/>
              <w:left w:val="single" w:sz="2.72016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1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638" w:type="dxa"/>
            <w:gridSpan w:val="7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1318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816" w:hRule="exact"/>
        </w:trPr>
        <w:tc>
          <w:tcPr>
            <w:tcW w:w="1418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4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4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9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14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85" w:type="dxa"/>
            <w:tcBorders>
              <w:top w:val="single" w:sz="4.640" w:space="0" w:color="000000"/>
              <w:bottom w:val="single" w:sz="4.6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18" w:right="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98" w:right="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  <w:p>
            <w:pPr>
              <w:spacing w:before="0" w:after="0" w:line="240" w:lineRule="auto"/>
              <w:ind w:left="978" w:right="83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1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254" w:right="10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position w:val="1"/>
              </w:rPr>
              <w:t>Nu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ro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252" w:right="106" w:firstLine="-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476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221" w:right="69" w:firstLine="173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91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4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26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881" w:hRule="exact"/>
        </w:trPr>
        <w:tc>
          <w:tcPr>
            <w:tcW w:w="1418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-11" w:right="-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Nessuna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cie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209" w:right="1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conta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277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74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" w:space="0" w:color="000000"/>
            </w:tcBorders>
          </w:tcPr>
          <w:p>
            <w:pPr/>
            <w:rPr/>
          </w:p>
        </w:tc>
        <w:tc>
          <w:tcPr>
            <w:tcW w:w="1985" w:type="dxa"/>
            <w:tcBorders>
              <w:top w:val="single" w:sz="4.640" w:space="0" w:color="000000"/>
              <w:bottom w:val="single" w:sz="4.639840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217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476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991" w:type="dxa"/>
            <w:tcBorders>
              <w:top w:val="single" w:sz="4.6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695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6943" w:type="dxa"/>
            <w:gridSpan w:val="5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sectPr>
      <w:type w:val="continuous"/>
      <w:pgSz w:w="11920" w:h="16840"/>
      <w:pgMar w:top="680" w:bottom="280" w:left="900" w:right="11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2021-02-15T12:15:09Z</dcterms:created>
  <dcterms:modified xsi:type="dcterms:W3CDTF">2021-02-15T12:15:09Z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